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1532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Jonny Moreira Rodrigues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pela participação na equipe de organização e recepção da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Jonny Moreira Rodrigues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pela participação na equipe de organização e recepção da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D521B7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CA1" w:rsidRDefault="00F31CA1">
      <w:r>
        <w:separator/>
      </w:r>
    </w:p>
  </w:endnote>
  <w:endnote w:type="continuationSeparator" w:id="0">
    <w:p w:rsidR="00F31CA1" w:rsidRDefault="00F31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CA1" w:rsidRDefault="00F31CA1">
      <w:r>
        <w:separator/>
      </w:r>
    </w:p>
  </w:footnote>
  <w:footnote w:type="continuationSeparator" w:id="0">
    <w:p w:rsidR="00F31CA1" w:rsidRDefault="00F31C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48E72CE4" wp14:editId="67B1F4A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3104867C" wp14:editId="15A823A2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6E6BB67F" wp14:editId="35450C4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521B7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31CA1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158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2015-08-18T15:29:00Z</dcterms:created>
  <dcterms:modified xsi:type="dcterms:W3CDTF">2015-08-18T15:29:00Z</dcterms:modified>
</cp:coreProperties>
</file>